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67965D2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6294D7C7" w:rsidR="00691C94" w:rsidRPr="00314630" w:rsidRDefault="00A81F89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69B1EB7D" w14:textId="7C0E64A4"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DB7D93A" w14:textId="77BE147A" w:rsidR="00691C94" w:rsidRPr="0037415F" w:rsidRDefault="00F547C5" w:rsidP="00691C94">
                <w:r>
                  <w:t>Q3/20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3969AED0" w:rsidR="00691C94" w:rsidRPr="0037415F" w:rsidRDefault="00A81F89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A81F89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14:paraId="22CD3EE2" w14:textId="416D4360" w:rsidR="00691C94" w:rsidRDefault="00F547C5" w:rsidP="00691C94">
                <w:r>
                  <w:t>Nokia</w:t>
                </w:r>
              </w:p>
            </w:tc>
          </w:sdtContent>
        </w:sdt>
      </w:tr>
      <w:tr w:rsidR="00691C94" w:rsidRPr="00067D4D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067D4D" w:rsidRDefault="00691C94" w:rsidP="00691C94">
            <w:r w:rsidRPr="00067D4D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116F109E" w:rsidR="00691C94" w:rsidRPr="00067D4D" w:rsidRDefault="00A81F89" w:rsidP="00691C94">
            <w:sdt>
              <w:sdt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9B7E96" w:rsidRPr="00067D4D">
                  <w:t>Proposal on a new Work Item on “oneM2M-TS 0006 Management enablement (BBF)”</w:t>
                </w:r>
              </w:sdtContent>
            </w:sdt>
          </w:p>
        </w:tc>
      </w:tr>
      <w:tr w:rsidR="00691C94" w:rsidRPr="00067D4D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067D4D" w:rsidRDefault="00691C94" w:rsidP="00691C94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702D17CF" w:rsidR="00691C94" w:rsidRPr="00067D4D" w:rsidRDefault="00F547C5" w:rsidP="00691C94">
                <w:r w:rsidRPr="00067D4D">
                  <w:t>Proposal</w:t>
                </w:r>
              </w:p>
            </w:tc>
          </w:sdtContent>
        </w:sdt>
      </w:tr>
      <w:tr w:rsidR="00F547C5" w:rsidRPr="00067D4D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547C5" w:rsidRPr="00067D4D" w:rsidRDefault="00F547C5" w:rsidP="00F547C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A7C7080" w:rsidR="00F547C5" w:rsidRPr="00067D4D" w:rsidRDefault="00F547C5" w:rsidP="00F547C5">
            <w:r w:rsidRPr="00067D4D">
              <w:rPr>
                <w:lang w:eastAsia="zh-CN"/>
              </w:rPr>
              <w:t>Shane HE</w:t>
            </w:r>
            <w:r w:rsidRPr="00067D4D">
              <w:rPr>
                <w:lang w:eastAsia="zh-CN"/>
              </w:rPr>
              <w:br/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E9BF271" w:rsidR="00F547C5" w:rsidRPr="00067D4D" w:rsidRDefault="00F547C5" w:rsidP="00F547C5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1" w:history="1">
              <w:r w:rsidRPr="00067D4D">
                <w:rPr>
                  <w:lang w:eastAsia="zh-CN"/>
                </w:rPr>
                <w:t>shane.he@nokia.com</w:t>
              </w:r>
            </w:hyperlink>
          </w:p>
        </w:tc>
      </w:tr>
      <w:tr w:rsidR="009B7E96" w:rsidRPr="00067D4D" w14:paraId="00C4D84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2A2BE4CD" w:rsidR="009B7E96" w:rsidRPr="00067D4D" w:rsidRDefault="009B7E96" w:rsidP="009B7E96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30B3E60" w:rsidR="009B7E96" w:rsidRPr="00067D4D" w:rsidRDefault="009B7E96" w:rsidP="009B7E96">
            <w:r w:rsidRPr="00067D4D">
              <w:rPr>
                <w:lang w:eastAsia="zh-CN"/>
              </w:rPr>
              <w:t>Tim</w:t>
            </w:r>
            <w:r w:rsidR="00403AD6" w:rsidRPr="00067D4D">
              <w:rPr>
                <w:lang w:eastAsia="zh-CN"/>
              </w:rPr>
              <w:t>othy</w:t>
            </w:r>
            <w:r w:rsidRPr="00067D4D">
              <w:rPr>
                <w:lang w:eastAsia="zh-CN"/>
              </w:rPr>
              <w:t xml:space="preserve"> Carey</w:t>
            </w:r>
            <w:r w:rsidRPr="00067D4D">
              <w:rPr>
                <w:lang w:eastAsia="zh-CN"/>
              </w:rPr>
              <w:br/>
              <w:t xml:space="preserve"> 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3C2D52D5" w:rsidR="009B7E96" w:rsidRPr="00067D4D" w:rsidRDefault="009B7E96" w:rsidP="009B7E96">
            <w:r w:rsidRPr="00067D4D">
              <w:t>Tel:</w:t>
            </w:r>
            <w:r w:rsidRPr="00067D4D">
              <w:br/>
              <w:t>Ema</w:t>
            </w:r>
            <w:r w:rsidRPr="00067D4D">
              <w:rPr>
                <w:lang w:eastAsia="zh-CN"/>
              </w:rPr>
              <w:t xml:space="preserve">il: </w:t>
            </w:r>
            <w:hyperlink r:id="rId12" w:history="1">
              <w:r w:rsidRPr="00067D4D">
                <w:rPr>
                  <w:rStyle w:val="Hyperlink"/>
                  <w:rFonts w:ascii="Times New Roman" w:hAnsi="Times New Roman"/>
                  <w:lang w:eastAsia="zh-CN"/>
                </w:rPr>
                <w:t>timothy.carey@nokia.com</w:t>
              </w:r>
            </w:hyperlink>
          </w:p>
        </w:tc>
      </w:tr>
    </w:tbl>
    <w:p w14:paraId="1AA96A45" w14:textId="77777777" w:rsidR="0089088E" w:rsidRPr="00067D4D" w:rsidRDefault="0089088E" w:rsidP="0089088E"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067D4D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57C2FBE2" w:rsidR="0089088E" w:rsidRPr="00067D4D" w:rsidRDefault="00A81F89" w:rsidP="00EB6775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B7E96" w:rsidRPr="00067D4D">
                  <w:rPr>
                    <w:lang w:eastAsia="zh-CN"/>
                  </w:rPr>
                  <w:t>oneM2M, Device Management, Broadband Forum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067D4D" w:rsidRDefault="0089088E" w:rsidP="00EB6775">
            <w:pPr>
              <w:rPr>
                <w:b/>
                <w:bCs/>
              </w:rPr>
            </w:pPr>
            <w:r w:rsidRPr="00067D4D">
              <w:rPr>
                <w:b/>
                <w:bCs/>
              </w:rPr>
              <w:t>Abstract:</w:t>
            </w:r>
          </w:p>
        </w:tc>
        <w:sdt>
          <w:sdtPr>
            <w:rPr>
              <w:rFonts w:eastAsia="BatangChe"/>
              <w:sz w:val="22"/>
              <w:lang w:val="en-US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</w:tcPr>
              <w:p w14:paraId="4BE3CBD5" w14:textId="3C009921" w:rsidR="0089088E" w:rsidRDefault="009B7E96" w:rsidP="009B7E96">
                <w:r w:rsidRPr="00067D4D">
                  <w:rPr>
                    <w:rFonts w:eastAsia="BatangChe"/>
                    <w:sz w:val="22"/>
                    <w:lang w:val="en-US"/>
                  </w:rPr>
                  <w:t xml:space="preserve">This document proposed to study of a new work recommendation which delivers normative technical requirements of oneM2M TS-0006 for management IoT devices that use the BBF TR-069 protocol, as well as the Non-functional requirements.  </w:t>
                </w:r>
                <w:r w:rsidRPr="00067D4D">
                  <w:rPr>
                    <w:rFonts w:eastAsia="BatangChe"/>
                    <w:sz w:val="22"/>
                    <w:lang w:val="en-US"/>
                  </w:rPr>
                  <w:br/>
                  <w:t>The baseline is provided in document XXX.</w:t>
                </w:r>
              </w:p>
            </w:tc>
          </w:sdtContent>
        </w:sdt>
      </w:tr>
      <w:bookmarkEnd w:id="3"/>
    </w:tbl>
    <w:p w14:paraId="58589E1E" w14:textId="7B2A27FA" w:rsidR="0089088E" w:rsidRDefault="0089088E" w:rsidP="0089088E"/>
    <w:p w14:paraId="652DA755" w14:textId="1FB8AB7D" w:rsidR="00F547C5" w:rsidRDefault="00F547C5">
      <w:pPr>
        <w:spacing w:before="0" w:after="160" w:line="259" w:lineRule="auto"/>
      </w:pPr>
      <w:r>
        <w:br w:type="page"/>
      </w:r>
      <w:bookmarkStart w:id="4" w:name="_GoBack"/>
      <w:bookmarkEnd w:id="4"/>
    </w:p>
    <w:p w14:paraId="1473D8CE" w14:textId="14C8B578" w:rsidR="009B7E96" w:rsidRDefault="009B7E96" w:rsidP="009B7E96">
      <w:pPr>
        <w:pStyle w:val="Heading1Centered"/>
      </w:pPr>
      <w:r>
        <w:rPr>
          <w:lang w:val="en-US"/>
        </w:rPr>
        <w:lastRenderedPageBreak/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287DBE">
        <w:rPr>
          <w:sz w:val="20"/>
          <w:lang w:val="en-US"/>
        </w:rPr>
        <w:t>Y.oneM2M.</w:t>
      </w:r>
      <w:r w:rsidR="007A158F">
        <w:rPr>
          <w:sz w:val="20"/>
          <w:lang w:val="en-US"/>
        </w:rPr>
        <w:t>DM.BBF</w:t>
      </w:r>
    </w:p>
    <w:p w14:paraId="3B512270" w14:textId="77777777" w:rsidR="009B7E96" w:rsidRDefault="009B7E96" w:rsidP="009B7E96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9B7E96" w:rsidRPr="00DA7624" w14:paraId="2DF568F1" w14:textId="77777777" w:rsidTr="0012540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A30718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53E67B" w14:textId="6A37D7F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Q3/20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4BDD074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F2CED3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9B7E96" w:rsidRPr="009465F6" w14:paraId="075ECBA4" w14:textId="77777777" w:rsidTr="0012540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7BBC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7C3736" w14:textId="5D834D13" w:rsidR="009B7E96" w:rsidRPr="00287DBE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>ITU-T Y.oneM2M.</w:t>
            </w:r>
            <w:r w:rsidR="007A158F">
              <w:rPr>
                <w:sz w:val="20"/>
                <w:lang w:val="en-US"/>
              </w:rPr>
              <w:t>DM.BBF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 w:rsidR="007A158F">
              <w:rPr>
                <w:sz w:val="20"/>
                <w:lang w:val="en-US"/>
              </w:rPr>
              <w:t>-TS 0006 Management enablement (BBF)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9B7E96" w:rsidRPr="00DA7624" w14:paraId="7372504C" w14:textId="77777777" w:rsidTr="0012540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AB70ED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C069A1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FA10912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E5F199" w14:textId="77777777" w:rsidR="009B7E96" w:rsidRPr="004E3F4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9B7E96" w:rsidRPr="00DA7624" w14:paraId="44668A7A" w14:textId="77777777" w:rsidTr="0012540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F6C0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DEF72" w14:textId="2D3485E7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3" w:history="1">
              <w:r w:rsidRPr="00620CC8">
                <w:rPr>
                  <w:rStyle w:val="Hyperlink"/>
                  <w:rFonts w:ascii="Times New Roman" w:hAnsi="Times New Roman"/>
                  <w:sz w:val="20"/>
                </w:rPr>
                <w:t>shane.he@nokia.com</w:t>
              </w:r>
            </w:hyperlink>
          </w:p>
          <w:p w14:paraId="4A5FD1C2" w14:textId="39BF8B91" w:rsidR="009B7E96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9B7E96">
              <w:rPr>
                <w:sz w:val="20"/>
              </w:rPr>
              <w:t>Timothy Carey</w:t>
            </w:r>
            <w:r>
              <w:rPr>
                <w:sz w:val="20"/>
              </w:rPr>
              <w:t xml:space="preserve">, </w:t>
            </w:r>
            <w:hyperlink r:id="rId14" w:history="1">
              <w:r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45DAD377" w14:textId="1C75830F" w:rsidR="009B7E96" w:rsidRPr="0017575A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EF5D56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7DC95AA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9B7E96" w:rsidRPr="00DA7624" w14:paraId="71D2D613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2CDB3D7E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9B7E96" w:rsidRPr="00DA7624" w14:paraId="77F8B65A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06B85CC" w14:textId="77777777" w:rsidR="009B7E96" w:rsidRPr="00D1659C" w:rsidRDefault="009B7E96" w:rsidP="00125404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</w:t>
            </w:r>
            <w:r w:rsidRPr="001A348A">
              <w:t>the protocol mappings between the management Resources for oneM2M and the BBF TR-181i2 Data Model</w:t>
            </w:r>
            <w:r>
              <w:rPr>
                <w:rFonts w:eastAsia="BatangChe"/>
              </w:rPr>
              <w:t>.</w:t>
            </w:r>
          </w:p>
        </w:tc>
      </w:tr>
      <w:tr w:rsidR="009B7E96" w:rsidRPr="00DA7624" w14:paraId="7BB8E86F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B789355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9B7E96" w:rsidRPr="00DA7624" w14:paraId="3C724C85" w14:textId="77777777" w:rsidTr="0012540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FB9F23E" w14:textId="77777777" w:rsidR="009B7E96" w:rsidRPr="006B1319" w:rsidRDefault="009B7E96" w:rsidP="00125404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1B8F218C" w14:textId="77777777" w:rsidR="009B7E96" w:rsidRPr="00733D1C" w:rsidRDefault="009B7E96" w:rsidP="00125404">
            <w:pPr>
              <w:pStyle w:val="B1"/>
            </w:pPr>
            <w:r w:rsidRPr="001A348A">
              <w:t>The present document describes the protocol mappings between the management Resources for oneM2M and the BBF TR-181i2 Data Model</w:t>
            </w:r>
            <w:r w:rsidRPr="00733D1C">
              <w:t>.</w:t>
            </w:r>
          </w:p>
          <w:p w14:paraId="5D06B66C" w14:textId="77777777" w:rsidR="009B7E96" w:rsidRPr="00C25F34" w:rsidRDefault="009B7E96" w:rsidP="00125404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659140C6" w14:textId="77777777" w:rsidR="009B7E96" w:rsidRPr="007B3179" w:rsidRDefault="009B7E96" w:rsidP="009B7E96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protocol mappings</w:t>
            </w:r>
          </w:p>
          <w:p w14:paraId="106EC938" w14:textId="77777777" w:rsidR="009B7E96" w:rsidRPr="007B3179" w:rsidRDefault="009B7E96" w:rsidP="009B7E96">
            <w:pPr>
              <w:widowControl w:val="0"/>
              <w:numPr>
                <w:ilvl w:val="0"/>
                <w:numId w:val="11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>interactions between the oneM2M CSE and the TR-069 ACS</w:t>
            </w:r>
          </w:p>
          <w:p w14:paraId="052A224B" w14:textId="77777777" w:rsidR="009B7E96" w:rsidRPr="00A6218C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9B7E96" w:rsidRPr="00DA7624" w14:paraId="605CBA81" w14:textId="77777777" w:rsidTr="0012540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EE69C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9B7E96" w:rsidRPr="00DA7624" w14:paraId="2067EF97" w14:textId="77777777" w:rsidTr="0012540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E14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9B7E96" w:rsidRPr="00DA7624" w14:paraId="37C1A805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5F4407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9B7E96" w:rsidRPr="00DA7624" w14:paraId="0AFE65EC" w14:textId="77777777" w:rsidTr="0012540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79BBD" w14:textId="77777777" w:rsidR="009B7E96" w:rsidRPr="00F43B22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9B7E96" w:rsidRPr="00DA7624" w14:paraId="6E19E3DC" w14:textId="77777777" w:rsidTr="0012540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98D46B" w14:textId="77777777" w:rsidR="009B7E96" w:rsidRPr="00DA7624" w:rsidRDefault="009B7E96" w:rsidP="0012540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9B7E96" w:rsidRPr="00067D4D" w14:paraId="38D557EE" w14:textId="77777777" w:rsidTr="0012540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2476AB3" w14:textId="5645F8D8" w:rsidR="009B7E96" w:rsidRPr="00A81F89" w:rsidRDefault="00A81F89" w:rsidP="00125404">
            <w:pPr>
              <w:spacing w:before="0"/>
              <w:rPr>
                <w:rFonts w:eastAsia="Times New Roman"/>
                <w:sz w:val="20"/>
                <w:szCs w:val="20"/>
                <w:lang w:val="de-DE"/>
              </w:rPr>
            </w:pPr>
            <w:r w:rsidRPr="00A81F89">
              <w:rPr>
                <w:sz w:val="20"/>
                <w:szCs w:val="20"/>
              </w:rPr>
              <w:t>Nokia, KDDI, ZTE Corporation, InterDigital, Huawei, NEC, Qualcomm, Hitachi, Fujitsu</w:t>
            </w:r>
          </w:p>
        </w:tc>
      </w:tr>
    </w:tbl>
    <w:p w14:paraId="6B9B0586" w14:textId="77777777" w:rsidR="009B7E96" w:rsidRPr="00287DBE" w:rsidRDefault="009B7E96" w:rsidP="009B7E96">
      <w:pPr>
        <w:rPr>
          <w:lang w:val="de-DE"/>
        </w:rPr>
      </w:pPr>
    </w:p>
    <w:p w14:paraId="352FCB22" w14:textId="77777777" w:rsidR="009B7E96" w:rsidRPr="00287DBE" w:rsidRDefault="009B7E96" w:rsidP="009B7E96">
      <w:pPr>
        <w:rPr>
          <w:lang w:val="de-DE"/>
        </w:rPr>
      </w:pPr>
    </w:p>
    <w:p w14:paraId="0590AF19" w14:textId="77777777" w:rsidR="009B7E96" w:rsidRDefault="009B7E96" w:rsidP="009B7E96">
      <w:pPr>
        <w:jc w:val="center"/>
      </w:pPr>
      <w:r>
        <w:t>______________</w:t>
      </w:r>
    </w:p>
    <w:p w14:paraId="2B3B28A6" w14:textId="77777777" w:rsidR="00794F4F" w:rsidRDefault="00794F4F" w:rsidP="0089088E"/>
    <w:sectPr w:rsidR="00794F4F" w:rsidSect="00C42125">
      <w:headerReference w:type="default" r:id="rId15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0D265" w14:textId="77777777" w:rsidR="00482D0A" w:rsidRDefault="00482D0A" w:rsidP="00C42125">
      <w:pPr>
        <w:spacing w:before="0"/>
      </w:pPr>
      <w:r>
        <w:separator/>
      </w:r>
    </w:p>
  </w:endnote>
  <w:endnote w:type="continuationSeparator" w:id="0">
    <w:p w14:paraId="6C2607BA" w14:textId="77777777" w:rsidR="00482D0A" w:rsidRDefault="00482D0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177EFD" w14:textId="77777777" w:rsidR="00482D0A" w:rsidRDefault="00482D0A" w:rsidP="00C42125">
      <w:pPr>
        <w:spacing w:before="0"/>
      </w:pPr>
      <w:r>
        <w:separator/>
      </w:r>
    </w:p>
  </w:footnote>
  <w:footnote w:type="continuationSeparator" w:id="0">
    <w:p w14:paraId="11946CFB" w14:textId="77777777" w:rsidR="00482D0A" w:rsidRDefault="00482D0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1F8BE" w14:textId="49F25B25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A81F8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FB52361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A81F89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67D4D"/>
    <w:rsid w:val="000A5CA2"/>
    <w:rsid w:val="000B25B1"/>
    <w:rsid w:val="001251DA"/>
    <w:rsid w:val="00125432"/>
    <w:rsid w:val="00137F40"/>
    <w:rsid w:val="001871EC"/>
    <w:rsid w:val="001A670F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A49E0"/>
    <w:rsid w:val="002C015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C7445"/>
    <w:rsid w:val="003D2CC8"/>
    <w:rsid w:val="003F2BED"/>
    <w:rsid w:val="00403AD6"/>
    <w:rsid w:val="00443878"/>
    <w:rsid w:val="00445E83"/>
    <w:rsid w:val="004539A8"/>
    <w:rsid w:val="00464261"/>
    <w:rsid w:val="004712CA"/>
    <w:rsid w:val="0047422E"/>
    <w:rsid w:val="00482D0A"/>
    <w:rsid w:val="0049674B"/>
    <w:rsid w:val="004C0673"/>
    <w:rsid w:val="004C4E4E"/>
    <w:rsid w:val="004F3816"/>
    <w:rsid w:val="00543D41"/>
    <w:rsid w:val="00552142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D4"/>
    <w:rsid w:val="006369B2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903F8"/>
    <w:rsid w:val="00794F4F"/>
    <w:rsid w:val="007974BE"/>
    <w:rsid w:val="007A0916"/>
    <w:rsid w:val="007A0DFD"/>
    <w:rsid w:val="007A158F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83164"/>
    <w:rsid w:val="009972EF"/>
    <w:rsid w:val="009B75B3"/>
    <w:rsid w:val="009B7E96"/>
    <w:rsid w:val="009C3160"/>
    <w:rsid w:val="009E766E"/>
    <w:rsid w:val="009F1960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81F89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C1FAE"/>
    <w:rsid w:val="00BC62E2"/>
    <w:rsid w:val="00C42125"/>
    <w:rsid w:val="00C62814"/>
    <w:rsid w:val="00C74937"/>
    <w:rsid w:val="00D57D7F"/>
    <w:rsid w:val="00D73137"/>
    <w:rsid w:val="00D95454"/>
    <w:rsid w:val="00DB1307"/>
    <w:rsid w:val="00DC0254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Heading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customStyle="1" w:styleId="B1">
    <w:name w:val="B1+"/>
    <w:basedOn w:val="Normal"/>
    <w:link w:val="B1Car"/>
    <w:rsid w:val="009B7E96"/>
    <w:pPr>
      <w:numPr>
        <w:numId w:val="12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9B7E9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Mention">
    <w:name w:val="Mention"/>
    <w:basedOn w:val="DefaultParagraphFont"/>
    <w:uiPriority w:val="99"/>
    <w:semiHidden/>
    <w:unhideWhenUsed/>
    <w:rsid w:val="009B7E96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ne.he@noki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imothy.carey@noki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timothy.carey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33FC1"/>
    <w:rsid w:val="00037F0A"/>
    <w:rsid w:val="000A36B3"/>
    <w:rsid w:val="00256D54"/>
    <w:rsid w:val="00325869"/>
    <w:rsid w:val="0036069A"/>
    <w:rsid w:val="003A2BA4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A33DD7"/>
    <w:rsid w:val="00A3586C"/>
    <w:rsid w:val="00AC7F00"/>
    <w:rsid w:val="00AF3CAC"/>
    <w:rsid w:val="00C537FF"/>
    <w:rsid w:val="00C7519D"/>
    <w:rsid w:val="00D40096"/>
    <w:rsid w:val="00E02C8E"/>
    <w:rsid w:val="00E20F68"/>
    <w:rsid w:val="00E2424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document proposed to study of a new work recommendation which delivers normative technical requirements of oneM2M TS-0006 for management IoT devices that use the BBF TR-069 protocol, as well as the Non-functional requirements.  
The baseline is provided in document XXX.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www.w3.org/XML/1998/namespace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0011 Common Terminology”</vt:lpstr>
    </vt:vector>
  </TitlesOfParts>
  <Company>ITU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0006 Management enablement (BBF)”</dc:title>
  <dc:subject/>
  <dc:creator>Guy, Florence</dc:creator>
  <cp:keywords>oneM2M, Device Management, Broadband Forum</cp:keywords>
  <dc:description/>
  <cp:lastModifiedBy>Carey, Timothy (Nokia - US)</cp:lastModifiedBy>
  <cp:revision>6</cp:revision>
  <cp:lastPrinted>2017-02-22T09:55:00Z</cp:lastPrinted>
  <dcterms:created xsi:type="dcterms:W3CDTF">2017-08-01T09:13:00Z</dcterms:created>
  <dcterms:modified xsi:type="dcterms:W3CDTF">2017-08-14T13:37:00Z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